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DFE" w:rsidRPr="00897DAF" w:rsidRDefault="00F15DF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F15DFE" w:rsidRDefault="00F15DF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F15DFE" w:rsidRDefault="00F15DF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CE185D">
        <w:rPr>
          <w:rFonts w:ascii="Times New Roman" w:hAnsi="Times New Roman" w:cs="Times New Roman"/>
          <w:sz w:val="28"/>
          <w:szCs w:val="28"/>
          <w:u w:val="single"/>
        </w:rPr>
        <w:t>ведущего  специалиста  комитета по  управлению  муниципальным имуществом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Амурской области и членов его семьи</w:t>
      </w:r>
    </w:p>
    <w:p w:rsidR="00F15DFE" w:rsidRDefault="00F15DF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F15DFE" w:rsidRDefault="00F15DF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15DFE" w:rsidRPr="004A3E49" w:rsidRDefault="00F15DF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</w:t>
      </w:r>
      <w:r>
        <w:rPr>
          <w:rFonts w:ascii="Times New Roman" w:hAnsi="Times New Roman" w:cs="Times New Roman"/>
          <w:sz w:val="28"/>
          <w:szCs w:val="28"/>
        </w:rPr>
        <w:t>д с 01 января по 31 декабря 2015</w:t>
      </w:r>
      <w:r w:rsidRPr="004A3E4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15DFE" w:rsidRDefault="00F15DFE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85"/>
        <w:gridCol w:w="1721"/>
        <w:gridCol w:w="1157"/>
        <w:gridCol w:w="1677"/>
        <w:gridCol w:w="2113"/>
        <w:gridCol w:w="1724"/>
        <w:gridCol w:w="1173"/>
        <w:gridCol w:w="1699"/>
      </w:tblGrid>
      <w:tr w:rsidR="00F15DFE" w:rsidRPr="000A479E" w:rsidTr="00A2078E">
        <w:trPr>
          <w:trHeight w:val="810"/>
        </w:trPr>
        <w:tc>
          <w:tcPr>
            <w:tcW w:w="1785" w:type="dxa"/>
            <w:vMerge w:val="restart"/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рированный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2015</w:t>
              </w:r>
              <w:r w:rsidRPr="000A479E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 (руб.)</w:t>
            </w:r>
          </w:p>
        </w:tc>
        <w:tc>
          <w:tcPr>
            <w:tcW w:w="6668" w:type="dxa"/>
            <w:gridSpan w:val="4"/>
            <w:tcBorders>
              <w:bottom w:val="single" w:sz="4" w:space="0" w:color="auto"/>
            </w:tcBorders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96" w:type="dxa"/>
            <w:gridSpan w:val="3"/>
            <w:tcBorders>
              <w:bottom w:val="single" w:sz="4" w:space="0" w:color="auto"/>
            </w:tcBorders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DFE" w:rsidRPr="000A479E" w:rsidTr="00A2078E">
        <w:trPr>
          <w:trHeight w:val="300"/>
        </w:trPr>
        <w:tc>
          <w:tcPr>
            <w:tcW w:w="1785" w:type="dxa"/>
            <w:vMerge/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15DFE" w:rsidRPr="000A479E" w:rsidTr="00A2078E">
        <w:trPr>
          <w:trHeight w:val="300"/>
        </w:trPr>
        <w:tc>
          <w:tcPr>
            <w:tcW w:w="1785" w:type="dxa"/>
          </w:tcPr>
          <w:p w:rsidR="00F15DFE" w:rsidRPr="00A2078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78E">
              <w:rPr>
                <w:rFonts w:ascii="Times New Roman" w:hAnsi="Times New Roman" w:cs="Times New Roman"/>
                <w:sz w:val="24"/>
                <w:szCs w:val="24"/>
              </w:rPr>
              <w:t>Дроздова Галина Александровна</w:t>
            </w:r>
          </w:p>
        </w:tc>
        <w:tc>
          <w:tcPr>
            <w:tcW w:w="2085" w:type="dxa"/>
          </w:tcPr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612997,19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Default="00F15DFE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Pr="000A479E" w:rsidRDefault="00F15DFE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Pr="00576B06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НИССАН Тиида, 2008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15DFE" w:rsidRPr="000A479E" w:rsidTr="00A2078E">
        <w:trPr>
          <w:trHeight w:val="300"/>
        </w:trPr>
        <w:tc>
          <w:tcPr>
            <w:tcW w:w="1785" w:type="dxa"/>
          </w:tcPr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Дроздов Сергей Викторович</w:t>
            </w:r>
          </w:p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96831,00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Pr="00576B06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F15DFE" w:rsidRPr="000A479E" w:rsidRDefault="00F15DFE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5DFE" w:rsidRPr="00897DAF" w:rsidRDefault="00F15DFE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15DFE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57E40"/>
    <w:rsid w:val="0006724F"/>
    <w:rsid w:val="000A479E"/>
    <w:rsid w:val="001127E2"/>
    <w:rsid w:val="00140837"/>
    <w:rsid w:val="00144764"/>
    <w:rsid w:val="00164565"/>
    <w:rsid w:val="0019675B"/>
    <w:rsid w:val="001C47BE"/>
    <w:rsid w:val="001F7515"/>
    <w:rsid w:val="002676EB"/>
    <w:rsid w:val="002A17D3"/>
    <w:rsid w:val="002E2839"/>
    <w:rsid w:val="003A17E6"/>
    <w:rsid w:val="004A3E49"/>
    <w:rsid w:val="004B0E8B"/>
    <w:rsid w:val="005129DB"/>
    <w:rsid w:val="0055333C"/>
    <w:rsid w:val="00560E62"/>
    <w:rsid w:val="005742F8"/>
    <w:rsid w:val="00576B06"/>
    <w:rsid w:val="005C2B4F"/>
    <w:rsid w:val="006468D9"/>
    <w:rsid w:val="00664CF1"/>
    <w:rsid w:val="00683147"/>
    <w:rsid w:val="0071434E"/>
    <w:rsid w:val="00897DAF"/>
    <w:rsid w:val="008A1A67"/>
    <w:rsid w:val="009721FC"/>
    <w:rsid w:val="00A2078E"/>
    <w:rsid w:val="00A24C0F"/>
    <w:rsid w:val="00AC0D7D"/>
    <w:rsid w:val="00AF2F89"/>
    <w:rsid w:val="00AF5325"/>
    <w:rsid w:val="00B91CBB"/>
    <w:rsid w:val="00B9740B"/>
    <w:rsid w:val="00C22B86"/>
    <w:rsid w:val="00CB1034"/>
    <w:rsid w:val="00CC0991"/>
    <w:rsid w:val="00CE185D"/>
    <w:rsid w:val="00CE5FAE"/>
    <w:rsid w:val="00D671E2"/>
    <w:rsid w:val="00E058A7"/>
    <w:rsid w:val="00E10F20"/>
    <w:rsid w:val="00F15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75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97DA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1</Pages>
  <Words>136</Words>
  <Characters>778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XTreme.ws</cp:lastModifiedBy>
  <cp:revision>17</cp:revision>
  <dcterms:created xsi:type="dcterms:W3CDTF">2013-06-27T04:08:00Z</dcterms:created>
  <dcterms:modified xsi:type="dcterms:W3CDTF">2016-05-10T06:25:00Z</dcterms:modified>
</cp:coreProperties>
</file>